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F1A" w:rsidRDefault="004A6F1A" w:rsidP="00D86377">
      <w:pPr>
        <w:tabs>
          <w:tab w:val="left" w:pos="4200"/>
        </w:tabs>
        <w:spacing w:line="360" w:lineRule="auto"/>
        <w:jc w:val="center"/>
        <w:rPr>
          <w:b/>
          <w:bCs/>
          <w:caps/>
        </w:rPr>
      </w:pPr>
      <w:r>
        <w:rPr>
          <w:b/>
          <w:bCs/>
          <w:caps/>
        </w:rPr>
        <w:t>Российская Федерация</w:t>
      </w:r>
    </w:p>
    <w:p w:rsidR="004A6F1A" w:rsidRDefault="004A6F1A" w:rsidP="00CF4718">
      <w:pPr>
        <w:spacing w:line="360" w:lineRule="auto"/>
        <w:jc w:val="center"/>
        <w:rPr>
          <w:b/>
          <w:bCs/>
        </w:rPr>
      </w:pPr>
      <w:r>
        <w:rPr>
          <w:b/>
          <w:bCs/>
        </w:rPr>
        <w:t>АДМИНИСТРАЦИЯ УНЕЧСКОГО РАЙОНА БРЯНСКОЙ ОБЛАСТИ</w:t>
      </w:r>
    </w:p>
    <w:p w:rsidR="004A6F1A" w:rsidRDefault="004A6F1A" w:rsidP="00CF4718">
      <w:pPr>
        <w:spacing w:line="360" w:lineRule="auto"/>
        <w:jc w:val="center"/>
        <w:rPr>
          <w:b/>
          <w:bCs/>
        </w:rPr>
      </w:pPr>
    </w:p>
    <w:p w:rsidR="004A6F1A" w:rsidRDefault="004A6F1A" w:rsidP="00CF4718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4A6F1A" w:rsidRDefault="004A6F1A" w:rsidP="00CF4718">
      <w:pPr>
        <w:jc w:val="center"/>
        <w:rPr>
          <w:lang w:eastAsia="en-US"/>
        </w:rPr>
      </w:pPr>
    </w:p>
    <w:p w:rsidR="004A6F1A" w:rsidRDefault="004A6F1A" w:rsidP="00CF4718">
      <w:pPr>
        <w:rPr>
          <w:sz w:val="22"/>
          <w:szCs w:val="22"/>
        </w:rPr>
      </w:pPr>
      <w:r>
        <w:t>От  17.05.2022       № 111</w:t>
      </w:r>
    </w:p>
    <w:p w:rsidR="004A6F1A" w:rsidRDefault="004A6F1A" w:rsidP="00CF4718">
      <w:r>
        <w:t>г. Унеча Брянской области</w:t>
      </w:r>
    </w:p>
    <w:p w:rsidR="004A6F1A" w:rsidRDefault="004A6F1A" w:rsidP="00CF4718"/>
    <w:p w:rsidR="004A6F1A" w:rsidRDefault="004A6F1A" w:rsidP="00D2692F">
      <w:pPr>
        <w:tabs>
          <w:tab w:val="left" w:pos="1701"/>
          <w:tab w:val="left" w:pos="8647"/>
        </w:tabs>
        <w:ind w:right="4365"/>
        <w:jc w:val="both"/>
        <w:rPr>
          <w:sz w:val="28"/>
          <w:szCs w:val="28"/>
        </w:rPr>
      </w:pPr>
    </w:p>
    <w:p w:rsidR="004A6F1A" w:rsidRDefault="004A6F1A" w:rsidP="00D2692F">
      <w:pPr>
        <w:tabs>
          <w:tab w:val="left" w:pos="1701"/>
          <w:tab w:val="left" w:pos="8647"/>
        </w:tabs>
        <w:ind w:right="43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Унечского района от 16.03.2022 гола №57 </w:t>
      </w:r>
    </w:p>
    <w:p w:rsidR="004A6F1A" w:rsidRDefault="004A6F1A" w:rsidP="00D2692F">
      <w:pPr>
        <w:tabs>
          <w:tab w:val="left" w:pos="1701"/>
          <w:tab w:val="left" w:pos="8647"/>
        </w:tabs>
        <w:ind w:right="4365"/>
        <w:jc w:val="both"/>
        <w:rPr>
          <w:sz w:val="28"/>
          <w:szCs w:val="28"/>
        </w:rPr>
      </w:pPr>
    </w:p>
    <w:p w:rsidR="004A6F1A" w:rsidRDefault="004A6F1A" w:rsidP="00CF4718">
      <w:pPr>
        <w:pStyle w:val="Default"/>
        <w:rPr>
          <w:color w:val="auto"/>
        </w:rPr>
      </w:pPr>
    </w:p>
    <w:p w:rsidR="004A6F1A" w:rsidRPr="00C45964" w:rsidRDefault="004A6F1A" w:rsidP="004F42DF">
      <w:pPr>
        <w:ind w:firstLine="709"/>
        <w:jc w:val="both"/>
      </w:pPr>
      <w:r w:rsidRPr="00C45964">
        <w:t>В целях разработки необходимых мер в сфере регулирования оборота алкогольной и спиртосодержащей продукции, оценки рисков, связанных с принятием нормативных правовых актов по определению</w:t>
      </w:r>
      <w:r>
        <w:t xml:space="preserve"> </w:t>
      </w:r>
      <w:r w:rsidRPr="00C45964">
        <w:rPr>
          <w:color w:val="000000"/>
        </w:rPr>
        <w:t>границ   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Унечского муниципального района</w:t>
      </w:r>
      <w:r>
        <w:rPr>
          <w:color w:val="000000"/>
        </w:rPr>
        <w:t xml:space="preserve"> Брянской области</w:t>
      </w:r>
      <w:r w:rsidRPr="00C45964">
        <w:t>, на основании Федерального закона от 22.11.1995 № 171-ФЗ «О государственном</w:t>
      </w:r>
      <w:r>
        <w:t xml:space="preserve"> </w:t>
      </w:r>
      <w:r w:rsidRPr="00C45964">
        <w:t>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Федерального закона от 06.10.2003 № 131-ФЗ «Об общих принципах организации местного самоуправления в Российской Федерации, Постановления Правительства Российской Федерации от 23.12.2020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</w:t>
      </w:r>
    </w:p>
    <w:p w:rsidR="004A6F1A" w:rsidRDefault="004A6F1A" w:rsidP="00CF4718">
      <w:pPr>
        <w:ind w:right="-1"/>
        <w:jc w:val="both"/>
      </w:pPr>
    </w:p>
    <w:p w:rsidR="004A6F1A" w:rsidRDefault="004A6F1A" w:rsidP="0062751A">
      <w:pPr>
        <w:ind w:right="-1" w:firstLine="567"/>
        <w:jc w:val="both"/>
      </w:pPr>
      <w:r w:rsidRPr="00C45964">
        <w:t>ПОСТАНОВЛЯЮ:</w:t>
      </w:r>
    </w:p>
    <w:p w:rsidR="004A6F1A" w:rsidRPr="00C45964" w:rsidRDefault="004A6F1A" w:rsidP="00CF4718">
      <w:pPr>
        <w:ind w:right="-1"/>
        <w:jc w:val="both"/>
      </w:pPr>
    </w:p>
    <w:p w:rsidR="004A6F1A" w:rsidRDefault="004A6F1A" w:rsidP="00CC4E99">
      <w:pPr>
        <w:tabs>
          <w:tab w:val="left" w:pos="0"/>
        </w:tabs>
        <w:ind w:right="16" w:firstLine="567"/>
        <w:jc w:val="both"/>
        <w:rPr>
          <w:color w:val="000000"/>
        </w:rPr>
      </w:pPr>
      <w:r>
        <w:t>1. В Приложении 1 «Состав специальной</w:t>
      </w:r>
      <w:r w:rsidRPr="00C45964">
        <w:t xml:space="preserve"> комисси</w:t>
      </w:r>
      <w:r>
        <w:t>и</w:t>
      </w:r>
      <w:r w:rsidRPr="00C45964">
        <w:t xml:space="preserve"> по определению </w:t>
      </w:r>
      <w:r w:rsidRPr="00451647">
        <w:rPr>
          <w:color w:val="000000"/>
        </w:rPr>
        <w:t>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Унечского муниципального района Брянской области</w:t>
      </w:r>
      <w:r>
        <w:rPr>
          <w:color w:val="000000"/>
        </w:rPr>
        <w:t>»:</w:t>
      </w:r>
    </w:p>
    <w:p w:rsidR="004A6F1A" w:rsidRDefault="004A6F1A" w:rsidP="006358F9">
      <w:pPr>
        <w:tabs>
          <w:tab w:val="left" w:pos="3402"/>
          <w:tab w:val="left" w:pos="3969"/>
        </w:tabs>
        <w:ind w:right="-108" w:firstLine="567"/>
        <w:jc w:val="both"/>
        <w:rPr>
          <w:color w:val="000000"/>
        </w:rPr>
      </w:pPr>
      <w:r>
        <w:t>-вывести из членов специальной</w:t>
      </w:r>
      <w:r w:rsidRPr="00C45964">
        <w:t xml:space="preserve"> комисси</w:t>
      </w:r>
      <w:r>
        <w:t xml:space="preserve">и </w:t>
      </w:r>
      <w:r>
        <w:rPr>
          <w:color w:val="000000"/>
        </w:rPr>
        <w:t>Елисейкина Александра Алексеевича юриста ГБУЗ «Унечская ЦРБ»,</w:t>
      </w:r>
      <w:r w:rsidRPr="009A5653">
        <w:t>Чмаро Артем</w:t>
      </w:r>
      <w:r>
        <w:t>а</w:t>
      </w:r>
      <w:r w:rsidRPr="009A5653">
        <w:t xml:space="preserve"> Витальевич</w:t>
      </w:r>
      <w:r>
        <w:t>а о</w:t>
      </w:r>
      <w:r w:rsidRPr="009A5653">
        <w:t>бщественн</w:t>
      </w:r>
      <w:r>
        <w:t>ого</w:t>
      </w:r>
      <w:r w:rsidRPr="009A5653">
        <w:t xml:space="preserve"> помощник</w:t>
      </w:r>
      <w:r>
        <w:t>а</w:t>
      </w:r>
      <w:r w:rsidRPr="009A5653">
        <w:t xml:space="preserve"> Уполномоченного по защите прав предпринимателей в Брянской области</w:t>
      </w:r>
      <w:r>
        <w:t xml:space="preserve">, </w:t>
      </w:r>
      <w:r w:rsidRPr="009A5653">
        <w:t>Пилипушко</w:t>
      </w:r>
      <w:r>
        <w:t xml:space="preserve"> Оксану Алексеевну в</w:t>
      </w:r>
      <w:r w:rsidRPr="009A5653">
        <w:t>едущ</w:t>
      </w:r>
      <w:r>
        <w:t>его</w:t>
      </w:r>
      <w:r w:rsidRPr="009A5653">
        <w:t xml:space="preserve"> специалист</w:t>
      </w:r>
      <w:r>
        <w:t>а</w:t>
      </w:r>
      <w:r w:rsidRPr="009A5653">
        <w:t xml:space="preserve"> сектора экономического развития</w:t>
      </w:r>
      <w:r>
        <w:t xml:space="preserve"> администрации Унечского района;</w:t>
      </w:r>
    </w:p>
    <w:p w:rsidR="004A6F1A" w:rsidRPr="00C45964" w:rsidRDefault="004A6F1A" w:rsidP="00082B14">
      <w:pPr>
        <w:tabs>
          <w:tab w:val="left" w:pos="0"/>
        </w:tabs>
        <w:ind w:right="16" w:firstLine="567"/>
        <w:jc w:val="both"/>
      </w:pPr>
      <w:r>
        <w:rPr>
          <w:color w:val="000000"/>
        </w:rPr>
        <w:t xml:space="preserve">- ввести в состав </w:t>
      </w:r>
      <w:r>
        <w:t>членов специальной</w:t>
      </w:r>
      <w:r w:rsidRPr="00C45964">
        <w:t xml:space="preserve"> комисси</w:t>
      </w:r>
      <w:r>
        <w:t xml:space="preserve">и </w:t>
      </w:r>
      <w:r>
        <w:rPr>
          <w:color w:val="000000"/>
        </w:rPr>
        <w:t xml:space="preserve">Кудинову Светлану Николаевну главного врача ГБУЗ «Унечская ЦРБ», </w:t>
      </w:r>
      <w:r w:rsidRPr="009A5653">
        <w:t>Чмаро Артем</w:t>
      </w:r>
      <w:r>
        <w:t xml:space="preserve">а </w:t>
      </w:r>
      <w:r w:rsidRPr="009A5653">
        <w:t>В</w:t>
      </w:r>
      <w:r>
        <w:t>ладимирови</w:t>
      </w:r>
      <w:r w:rsidRPr="009A5653">
        <w:t>ч</w:t>
      </w:r>
      <w:r>
        <w:t>а о</w:t>
      </w:r>
      <w:r w:rsidRPr="009A5653">
        <w:t>бществен</w:t>
      </w:r>
      <w:r>
        <w:t>ного</w:t>
      </w:r>
      <w:r w:rsidRPr="009A5653">
        <w:t xml:space="preserve"> помощник</w:t>
      </w:r>
      <w:r>
        <w:t>а</w:t>
      </w:r>
      <w:r w:rsidRPr="009A5653">
        <w:t xml:space="preserve"> Уполномоченного по защите прав предпринимателей в Брянской области</w:t>
      </w:r>
      <w:r>
        <w:t xml:space="preserve">, </w:t>
      </w:r>
      <w:r w:rsidRPr="009A5653">
        <w:t>Пилипушко</w:t>
      </w:r>
      <w:r>
        <w:t xml:space="preserve"> Оксану Алексеевну главного</w:t>
      </w:r>
      <w:r w:rsidRPr="009A5653">
        <w:t xml:space="preserve"> специалист</w:t>
      </w:r>
      <w:r>
        <w:t>а</w:t>
      </w:r>
      <w:r w:rsidRPr="009A5653">
        <w:t xml:space="preserve"> сектора экономического развития</w:t>
      </w:r>
      <w:r>
        <w:t xml:space="preserve"> администрации Унечского района.</w:t>
      </w:r>
    </w:p>
    <w:p w:rsidR="004A6F1A" w:rsidRPr="00C45964" w:rsidRDefault="004A6F1A" w:rsidP="00CC4E99">
      <w:pPr>
        <w:tabs>
          <w:tab w:val="left" w:pos="516"/>
          <w:tab w:val="left" w:pos="851"/>
        </w:tabs>
        <w:ind w:right="-1" w:firstLine="567"/>
        <w:jc w:val="both"/>
      </w:pPr>
      <w:r>
        <w:t>2. Р</w:t>
      </w:r>
      <w:r w:rsidRPr="00C45964">
        <w:t>азместить</w:t>
      </w:r>
      <w:r>
        <w:t xml:space="preserve"> настоящее постановление </w:t>
      </w:r>
      <w:r w:rsidRPr="00C45964">
        <w:t>на официальном сайте администрации Унечского района в сети Интернет.</w:t>
      </w:r>
    </w:p>
    <w:p w:rsidR="004A6F1A" w:rsidRDefault="004A6F1A" w:rsidP="005D5977">
      <w:pPr>
        <w:pStyle w:val="ListParagraph"/>
        <w:ind w:left="0" w:right="-1" w:firstLine="567"/>
        <w:jc w:val="both"/>
      </w:pPr>
      <w:r>
        <w:t xml:space="preserve">3. </w:t>
      </w:r>
      <w:r w:rsidRPr="00C45964">
        <w:t>Постановление вступает в силу с момента его подписания.</w:t>
      </w:r>
    </w:p>
    <w:p w:rsidR="004A6F1A" w:rsidRDefault="004A6F1A" w:rsidP="005D5977">
      <w:pPr>
        <w:pStyle w:val="ListParagraph"/>
        <w:ind w:left="0" w:right="-1" w:firstLine="567"/>
        <w:jc w:val="both"/>
      </w:pPr>
    </w:p>
    <w:p w:rsidR="004A6F1A" w:rsidRDefault="004A6F1A" w:rsidP="005D5977">
      <w:pPr>
        <w:pStyle w:val="ListParagraph"/>
        <w:ind w:left="0" w:right="-1" w:firstLine="567"/>
        <w:jc w:val="both"/>
      </w:pPr>
    </w:p>
    <w:p w:rsidR="004A6F1A" w:rsidRPr="00386F4B" w:rsidRDefault="004A6F1A" w:rsidP="005D5977">
      <w:pPr>
        <w:pStyle w:val="ListParagraph"/>
        <w:ind w:left="0" w:right="-1" w:firstLine="567"/>
        <w:jc w:val="both"/>
      </w:pPr>
      <w:r w:rsidRPr="00386F4B">
        <w:t>Глава</w:t>
      </w:r>
      <w:r>
        <w:t xml:space="preserve"> </w:t>
      </w:r>
      <w:r w:rsidRPr="00386F4B">
        <w:t>администрации Унечского района</w:t>
      </w:r>
      <w:r w:rsidRPr="00386F4B">
        <w:tab/>
      </w:r>
      <w:r w:rsidRPr="00386F4B">
        <w:tab/>
      </w:r>
      <w:r w:rsidRPr="00386F4B">
        <w:tab/>
      </w:r>
      <w:r w:rsidRPr="00386F4B">
        <w:tab/>
        <w:t>А.М. Кусков</w:t>
      </w:r>
    </w:p>
    <w:p w:rsidR="004A6F1A" w:rsidRPr="00B35E5F" w:rsidRDefault="004A6F1A" w:rsidP="0026242C">
      <w:pPr>
        <w:jc w:val="both"/>
      </w:pPr>
      <w:bookmarkStart w:id="0" w:name="_GoBack"/>
      <w:bookmarkEnd w:id="0"/>
      <w:r>
        <w:tab/>
      </w:r>
      <w:r>
        <w:tab/>
        <w:t xml:space="preserve"> </w:t>
      </w:r>
      <w:r w:rsidRPr="00B35E5F">
        <w:t xml:space="preserve"> </w:t>
      </w:r>
    </w:p>
    <w:sectPr w:rsidR="004A6F1A" w:rsidRPr="00B35E5F" w:rsidSect="005D5977">
      <w:headerReference w:type="default" r:id="rId7"/>
      <w:pgSz w:w="11906" w:h="16838"/>
      <w:pgMar w:top="794" w:right="737" w:bottom="794" w:left="153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F1A" w:rsidRDefault="004A6F1A" w:rsidP="0030239A">
      <w:r>
        <w:separator/>
      </w:r>
    </w:p>
  </w:endnote>
  <w:endnote w:type="continuationSeparator" w:id="1">
    <w:p w:rsidR="004A6F1A" w:rsidRDefault="004A6F1A" w:rsidP="00302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F1A" w:rsidRDefault="004A6F1A" w:rsidP="0030239A">
      <w:r>
        <w:separator/>
      </w:r>
    </w:p>
  </w:footnote>
  <w:footnote w:type="continuationSeparator" w:id="1">
    <w:p w:rsidR="004A6F1A" w:rsidRDefault="004A6F1A" w:rsidP="003023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F1A" w:rsidRDefault="004A6F1A" w:rsidP="00250503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702A7"/>
    <w:multiLevelType w:val="hybridMultilevel"/>
    <w:tmpl w:val="C406C4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00A84"/>
    <w:multiLevelType w:val="multilevel"/>
    <w:tmpl w:val="3B7EC94C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20" w:hanging="1800"/>
      </w:pPr>
      <w:rPr>
        <w:rFonts w:hint="default"/>
      </w:rPr>
    </w:lvl>
  </w:abstractNum>
  <w:abstractNum w:abstractNumId="2">
    <w:nsid w:val="253D454E"/>
    <w:multiLevelType w:val="multilevel"/>
    <w:tmpl w:val="221CF1B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32" w:hanging="2160"/>
      </w:pPr>
      <w:rPr>
        <w:rFonts w:hint="default"/>
      </w:rPr>
    </w:lvl>
  </w:abstractNum>
  <w:abstractNum w:abstractNumId="3">
    <w:nsid w:val="33D7028D"/>
    <w:multiLevelType w:val="hybridMultilevel"/>
    <w:tmpl w:val="16FC0D20"/>
    <w:lvl w:ilvl="0" w:tplc="B0CC03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404146E"/>
    <w:multiLevelType w:val="hybridMultilevel"/>
    <w:tmpl w:val="F586964C"/>
    <w:lvl w:ilvl="0" w:tplc="0419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766" w:hanging="360"/>
      </w:pPr>
    </w:lvl>
    <w:lvl w:ilvl="2" w:tplc="0419001B">
      <w:start w:val="1"/>
      <w:numFmt w:val="lowerRoman"/>
      <w:lvlText w:val="%3."/>
      <w:lvlJc w:val="right"/>
      <w:pPr>
        <w:ind w:left="5486" w:hanging="180"/>
      </w:pPr>
    </w:lvl>
    <w:lvl w:ilvl="3" w:tplc="0419000F">
      <w:start w:val="1"/>
      <w:numFmt w:val="decimal"/>
      <w:lvlText w:val="%4."/>
      <w:lvlJc w:val="left"/>
      <w:pPr>
        <w:ind w:left="6206" w:hanging="360"/>
      </w:pPr>
    </w:lvl>
    <w:lvl w:ilvl="4" w:tplc="04190019">
      <w:start w:val="1"/>
      <w:numFmt w:val="lowerLetter"/>
      <w:lvlText w:val="%5."/>
      <w:lvlJc w:val="left"/>
      <w:pPr>
        <w:ind w:left="6926" w:hanging="360"/>
      </w:pPr>
    </w:lvl>
    <w:lvl w:ilvl="5" w:tplc="0419001B">
      <w:start w:val="1"/>
      <w:numFmt w:val="lowerRoman"/>
      <w:lvlText w:val="%6."/>
      <w:lvlJc w:val="right"/>
      <w:pPr>
        <w:ind w:left="7646" w:hanging="180"/>
      </w:pPr>
    </w:lvl>
    <w:lvl w:ilvl="6" w:tplc="0419000F">
      <w:start w:val="1"/>
      <w:numFmt w:val="decimal"/>
      <w:lvlText w:val="%7."/>
      <w:lvlJc w:val="left"/>
      <w:pPr>
        <w:ind w:left="8366" w:hanging="360"/>
      </w:pPr>
    </w:lvl>
    <w:lvl w:ilvl="7" w:tplc="04190019">
      <w:start w:val="1"/>
      <w:numFmt w:val="lowerLetter"/>
      <w:lvlText w:val="%8."/>
      <w:lvlJc w:val="left"/>
      <w:pPr>
        <w:ind w:left="9086" w:hanging="360"/>
      </w:pPr>
    </w:lvl>
    <w:lvl w:ilvl="8" w:tplc="0419001B">
      <w:start w:val="1"/>
      <w:numFmt w:val="lowerRoman"/>
      <w:lvlText w:val="%9."/>
      <w:lvlJc w:val="right"/>
      <w:pPr>
        <w:ind w:left="9806" w:hanging="180"/>
      </w:pPr>
    </w:lvl>
  </w:abstractNum>
  <w:abstractNum w:abstractNumId="5">
    <w:nsid w:val="528A3B61"/>
    <w:multiLevelType w:val="hybridMultilevel"/>
    <w:tmpl w:val="6E7601A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504E4F"/>
    <w:multiLevelType w:val="hybridMultilevel"/>
    <w:tmpl w:val="321CABC2"/>
    <w:lvl w:ilvl="0" w:tplc="D7FEA826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>
      <w:start w:val="1"/>
      <w:numFmt w:val="lowerRoman"/>
      <w:lvlText w:val="%3."/>
      <w:lvlJc w:val="right"/>
      <w:pPr>
        <w:ind w:left="5203" w:hanging="180"/>
      </w:pPr>
    </w:lvl>
    <w:lvl w:ilvl="3" w:tplc="0419000F">
      <w:start w:val="1"/>
      <w:numFmt w:val="decimal"/>
      <w:lvlText w:val="%4."/>
      <w:lvlJc w:val="left"/>
      <w:pPr>
        <w:ind w:left="5923" w:hanging="360"/>
      </w:pPr>
    </w:lvl>
    <w:lvl w:ilvl="4" w:tplc="04190019">
      <w:start w:val="1"/>
      <w:numFmt w:val="lowerLetter"/>
      <w:lvlText w:val="%5."/>
      <w:lvlJc w:val="left"/>
      <w:pPr>
        <w:ind w:left="6643" w:hanging="360"/>
      </w:pPr>
    </w:lvl>
    <w:lvl w:ilvl="5" w:tplc="0419001B">
      <w:start w:val="1"/>
      <w:numFmt w:val="lowerRoman"/>
      <w:lvlText w:val="%6."/>
      <w:lvlJc w:val="right"/>
      <w:pPr>
        <w:ind w:left="7363" w:hanging="180"/>
      </w:pPr>
    </w:lvl>
    <w:lvl w:ilvl="6" w:tplc="0419000F">
      <w:start w:val="1"/>
      <w:numFmt w:val="decimal"/>
      <w:lvlText w:val="%7."/>
      <w:lvlJc w:val="left"/>
      <w:pPr>
        <w:ind w:left="8083" w:hanging="360"/>
      </w:pPr>
    </w:lvl>
    <w:lvl w:ilvl="7" w:tplc="04190019">
      <w:start w:val="1"/>
      <w:numFmt w:val="lowerLetter"/>
      <w:lvlText w:val="%8."/>
      <w:lvlJc w:val="left"/>
      <w:pPr>
        <w:ind w:left="8803" w:hanging="360"/>
      </w:pPr>
    </w:lvl>
    <w:lvl w:ilvl="8" w:tplc="0419001B">
      <w:start w:val="1"/>
      <w:numFmt w:val="lowerRoman"/>
      <w:lvlText w:val="%9."/>
      <w:lvlJc w:val="right"/>
      <w:pPr>
        <w:ind w:left="9523" w:hanging="180"/>
      </w:pPr>
    </w:lvl>
  </w:abstractNum>
  <w:abstractNum w:abstractNumId="7">
    <w:nsid w:val="770832CA"/>
    <w:multiLevelType w:val="hybridMultilevel"/>
    <w:tmpl w:val="1504B098"/>
    <w:lvl w:ilvl="0" w:tplc="93DCEAD8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480" w:hanging="360"/>
      </w:pPr>
    </w:lvl>
    <w:lvl w:ilvl="2" w:tplc="0419001B">
      <w:start w:val="1"/>
      <w:numFmt w:val="lowerRoman"/>
      <w:lvlText w:val="%3."/>
      <w:lvlJc w:val="right"/>
      <w:pPr>
        <w:ind w:left="4200" w:hanging="180"/>
      </w:pPr>
    </w:lvl>
    <w:lvl w:ilvl="3" w:tplc="0419000F">
      <w:start w:val="1"/>
      <w:numFmt w:val="decimal"/>
      <w:lvlText w:val="%4."/>
      <w:lvlJc w:val="left"/>
      <w:pPr>
        <w:ind w:left="4920" w:hanging="360"/>
      </w:pPr>
    </w:lvl>
    <w:lvl w:ilvl="4" w:tplc="04190019">
      <w:start w:val="1"/>
      <w:numFmt w:val="lowerLetter"/>
      <w:lvlText w:val="%5."/>
      <w:lvlJc w:val="left"/>
      <w:pPr>
        <w:ind w:left="5640" w:hanging="360"/>
      </w:pPr>
    </w:lvl>
    <w:lvl w:ilvl="5" w:tplc="0419001B">
      <w:start w:val="1"/>
      <w:numFmt w:val="lowerRoman"/>
      <w:lvlText w:val="%6."/>
      <w:lvlJc w:val="right"/>
      <w:pPr>
        <w:ind w:left="6360" w:hanging="180"/>
      </w:pPr>
    </w:lvl>
    <w:lvl w:ilvl="6" w:tplc="0419000F">
      <w:start w:val="1"/>
      <w:numFmt w:val="decimal"/>
      <w:lvlText w:val="%7."/>
      <w:lvlJc w:val="left"/>
      <w:pPr>
        <w:ind w:left="7080" w:hanging="360"/>
      </w:pPr>
    </w:lvl>
    <w:lvl w:ilvl="7" w:tplc="04190019">
      <w:start w:val="1"/>
      <w:numFmt w:val="lowerLetter"/>
      <w:lvlText w:val="%8."/>
      <w:lvlJc w:val="left"/>
      <w:pPr>
        <w:ind w:left="7800" w:hanging="360"/>
      </w:pPr>
    </w:lvl>
    <w:lvl w:ilvl="8" w:tplc="0419001B">
      <w:start w:val="1"/>
      <w:numFmt w:val="lowerRoman"/>
      <w:lvlText w:val="%9."/>
      <w:lvlJc w:val="right"/>
      <w:pPr>
        <w:ind w:left="852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3CD9"/>
    <w:rsid w:val="000008F4"/>
    <w:rsid w:val="00001CF2"/>
    <w:rsid w:val="00017E36"/>
    <w:rsid w:val="000217E1"/>
    <w:rsid w:val="000358D2"/>
    <w:rsid w:val="00036C57"/>
    <w:rsid w:val="000452D4"/>
    <w:rsid w:val="00051CB9"/>
    <w:rsid w:val="00052A2D"/>
    <w:rsid w:val="000628DE"/>
    <w:rsid w:val="000656F8"/>
    <w:rsid w:val="000818A0"/>
    <w:rsid w:val="00082B14"/>
    <w:rsid w:val="00093FAE"/>
    <w:rsid w:val="000967A3"/>
    <w:rsid w:val="00096FA7"/>
    <w:rsid w:val="000B0F41"/>
    <w:rsid w:val="000B3FD2"/>
    <w:rsid w:val="000C3461"/>
    <w:rsid w:val="000C4074"/>
    <w:rsid w:val="000C6C79"/>
    <w:rsid w:val="000D4FBD"/>
    <w:rsid w:val="000D5D68"/>
    <w:rsid w:val="000E08B4"/>
    <w:rsid w:val="000E10B0"/>
    <w:rsid w:val="000E50DA"/>
    <w:rsid w:val="000F421E"/>
    <w:rsid w:val="000F6460"/>
    <w:rsid w:val="00115B18"/>
    <w:rsid w:val="00121E13"/>
    <w:rsid w:val="001221FC"/>
    <w:rsid w:val="00123207"/>
    <w:rsid w:val="00127A46"/>
    <w:rsid w:val="00127E75"/>
    <w:rsid w:val="00132607"/>
    <w:rsid w:val="001467D7"/>
    <w:rsid w:val="00162ADF"/>
    <w:rsid w:val="001670CC"/>
    <w:rsid w:val="0017057E"/>
    <w:rsid w:val="00175B2B"/>
    <w:rsid w:val="001766B5"/>
    <w:rsid w:val="00182147"/>
    <w:rsid w:val="001A0B1C"/>
    <w:rsid w:val="001A209F"/>
    <w:rsid w:val="001A2134"/>
    <w:rsid w:val="001A4B3C"/>
    <w:rsid w:val="001B14A3"/>
    <w:rsid w:val="001B1501"/>
    <w:rsid w:val="001B51EC"/>
    <w:rsid w:val="001C1458"/>
    <w:rsid w:val="001D02A1"/>
    <w:rsid w:val="001D6D82"/>
    <w:rsid w:val="001E4453"/>
    <w:rsid w:val="001F5CB4"/>
    <w:rsid w:val="00202BED"/>
    <w:rsid w:val="0021243C"/>
    <w:rsid w:val="002204D1"/>
    <w:rsid w:val="00221EEC"/>
    <w:rsid w:val="002332B2"/>
    <w:rsid w:val="002452E5"/>
    <w:rsid w:val="00250503"/>
    <w:rsid w:val="002535A2"/>
    <w:rsid w:val="00260D29"/>
    <w:rsid w:val="0026242C"/>
    <w:rsid w:val="002630A4"/>
    <w:rsid w:val="00267BD4"/>
    <w:rsid w:val="00271DD8"/>
    <w:rsid w:val="00276E5F"/>
    <w:rsid w:val="00282610"/>
    <w:rsid w:val="00291921"/>
    <w:rsid w:val="002A090E"/>
    <w:rsid w:val="002B0AC9"/>
    <w:rsid w:val="002B2E01"/>
    <w:rsid w:val="002C0583"/>
    <w:rsid w:val="002D076F"/>
    <w:rsid w:val="002D1CC1"/>
    <w:rsid w:val="002D2530"/>
    <w:rsid w:val="002D6E1E"/>
    <w:rsid w:val="002E3972"/>
    <w:rsid w:val="002E49D0"/>
    <w:rsid w:val="002E59B6"/>
    <w:rsid w:val="0030239A"/>
    <w:rsid w:val="003157E3"/>
    <w:rsid w:val="003203DB"/>
    <w:rsid w:val="00320C10"/>
    <w:rsid w:val="00327243"/>
    <w:rsid w:val="00331003"/>
    <w:rsid w:val="00335661"/>
    <w:rsid w:val="00360C69"/>
    <w:rsid w:val="00360CDA"/>
    <w:rsid w:val="003618DC"/>
    <w:rsid w:val="00363583"/>
    <w:rsid w:val="003720CF"/>
    <w:rsid w:val="00372ABF"/>
    <w:rsid w:val="00376F3F"/>
    <w:rsid w:val="00377734"/>
    <w:rsid w:val="00386F4B"/>
    <w:rsid w:val="003A2593"/>
    <w:rsid w:val="003A35AB"/>
    <w:rsid w:val="003B3F54"/>
    <w:rsid w:val="003C5E93"/>
    <w:rsid w:val="003C71C8"/>
    <w:rsid w:val="003C71F9"/>
    <w:rsid w:val="003D0D0D"/>
    <w:rsid w:val="003D1643"/>
    <w:rsid w:val="003D547D"/>
    <w:rsid w:val="003D5871"/>
    <w:rsid w:val="003E5CBC"/>
    <w:rsid w:val="003F1755"/>
    <w:rsid w:val="003F2EE7"/>
    <w:rsid w:val="003F5551"/>
    <w:rsid w:val="003F736D"/>
    <w:rsid w:val="00406A0D"/>
    <w:rsid w:val="00421950"/>
    <w:rsid w:val="00422443"/>
    <w:rsid w:val="00435726"/>
    <w:rsid w:val="0044172E"/>
    <w:rsid w:val="00446BC7"/>
    <w:rsid w:val="004513B8"/>
    <w:rsid w:val="00451647"/>
    <w:rsid w:val="00454165"/>
    <w:rsid w:val="004568D5"/>
    <w:rsid w:val="00467844"/>
    <w:rsid w:val="0047406C"/>
    <w:rsid w:val="00485DB1"/>
    <w:rsid w:val="0048632B"/>
    <w:rsid w:val="004967F9"/>
    <w:rsid w:val="00497D45"/>
    <w:rsid w:val="004A6F1A"/>
    <w:rsid w:val="004B000F"/>
    <w:rsid w:val="004B2681"/>
    <w:rsid w:val="004B2BAC"/>
    <w:rsid w:val="004B71BE"/>
    <w:rsid w:val="004C7788"/>
    <w:rsid w:val="004D19BA"/>
    <w:rsid w:val="004D1C9F"/>
    <w:rsid w:val="004D3236"/>
    <w:rsid w:val="004D4293"/>
    <w:rsid w:val="004F2438"/>
    <w:rsid w:val="004F2706"/>
    <w:rsid w:val="004F42DF"/>
    <w:rsid w:val="00501717"/>
    <w:rsid w:val="00503FD6"/>
    <w:rsid w:val="00511610"/>
    <w:rsid w:val="005165A2"/>
    <w:rsid w:val="00517868"/>
    <w:rsid w:val="00535CF4"/>
    <w:rsid w:val="00536C5F"/>
    <w:rsid w:val="00546A39"/>
    <w:rsid w:val="0054779D"/>
    <w:rsid w:val="00566BF9"/>
    <w:rsid w:val="00572248"/>
    <w:rsid w:val="005770CE"/>
    <w:rsid w:val="005821DE"/>
    <w:rsid w:val="00584D0C"/>
    <w:rsid w:val="00584E5D"/>
    <w:rsid w:val="005875F3"/>
    <w:rsid w:val="00587AEF"/>
    <w:rsid w:val="005911BA"/>
    <w:rsid w:val="005918DB"/>
    <w:rsid w:val="00595B05"/>
    <w:rsid w:val="005A26F6"/>
    <w:rsid w:val="005C35C7"/>
    <w:rsid w:val="005C508C"/>
    <w:rsid w:val="005D52F4"/>
    <w:rsid w:val="005D5977"/>
    <w:rsid w:val="005D7791"/>
    <w:rsid w:val="005E6CAB"/>
    <w:rsid w:val="005F3820"/>
    <w:rsid w:val="00602013"/>
    <w:rsid w:val="00604665"/>
    <w:rsid w:val="0062586B"/>
    <w:rsid w:val="0062751A"/>
    <w:rsid w:val="006358F9"/>
    <w:rsid w:val="00642600"/>
    <w:rsid w:val="00643987"/>
    <w:rsid w:val="00643F6D"/>
    <w:rsid w:val="00644247"/>
    <w:rsid w:val="00647585"/>
    <w:rsid w:val="006477EB"/>
    <w:rsid w:val="006518F3"/>
    <w:rsid w:val="0066103D"/>
    <w:rsid w:val="00672448"/>
    <w:rsid w:val="00673F9B"/>
    <w:rsid w:val="0067471E"/>
    <w:rsid w:val="00677D8A"/>
    <w:rsid w:val="00684FA3"/>
    <w:rsid w:val="006851CE"/>
    <w:rsid w:val="006907A1"/>
    <w:rsid w:val="00693138"/>
    <w:rsid w:val="006940ED"/>
    <w:rsid w:val="00695287"/>
    <w:rsid w:val="006A318B"/>
    <w:rsid w:val="006B3C1B"/>
    <w:rsid w:val="006C41B3"/>
    <w:rsid w:val="006C6645"/>
    <w:rsid w:val="006E0127"/>
    <w:rsid w:val="006E7FD4"/>
    <w:rsid w:val="00713062"/>
    <w:rsid w:val="0071774B"/>
    <w:rsid w:val="00720790"/>
    <w:rsid w:val="007212D8"/>
    <w:rsid w:val="007316F8"/>
    <w:rsid w:val="007330AE"/>
    <w:rsid w:val="007401C3"/>
    <w:rsid w:val="007443B1"/>
    <w:rsid w:val="00746F22"/>
    <w:rsid w:val="007517BA"/>
    <w:rsid w:val="007573E4"/>
    <w:rsid w:val="007614F2"/>
    <w:rsid w:val="0076616B"/>
    <w:rsid w:val="00773F97"/>
    <w:rsid w:val="0078552A"/>
    <w:rsid w:val="00797211"/>
    <w:rsid w:val="007A2B8A"/>
    <w:rsid w:val="007A79A8"/>
    <w:rsid w:val="007A7F91"/>
    <w:rsid w:val="007B40CF"/>
    <w:rsid w:val="007C039E"/>
    <w:rsid w:val="007C53BA"/>
    <w:rsid w:val="007C6249"/>
    <w:rsid w:val="007D0B1B"/>
    <w:rsid w:val="007F7D8C"/>
    <w:rsid w:val="00810286"/>
    <w:rsid w:val="008453AB"/>
    <w:rsid w:val="0087530A"/>
    <w:rsid w:val="00875C0F"/>
    <w:rsid w:val="00882687"/>
    <w:rsid w:val="00891EC1"/>
    <w:rsid w:val="008A4AC7"/>
    <w:rsid w:val="008E66CB"/>
    <w:rsid w:val="008F34A7"/>
    <w:rsid w:val="008F4DB5"/>
    <w:rsid w:val="008F65AF"/>
    <w:rsid w:val="009039BB"/>
    <w:rsid w:val="00930554"/>
    <w:rsid w:val="00931108"/>
    <w:rsid w:val="00953897"/>
    <w:rsid w:val="009539B9"/>
    <w:rsid w:val="0095484F"/>
    <w:rsid w:val="00970EAA"/>
    <w:rsid w:val="00972DAF"/>
    <w:rsid w:val="00973F9E"/>
    <w:rsid w:val="00974674"/>
    <w:rsid w:val="00975133"/>
    <w:rsid w:val="009776E6"/>
    <w:rsid w:val="00981013"/>
    <w:rsid w:val="0098624F"/>
    <w:rsid w:val="00992863"/>
    <w:rsid w:val="00992CB9"/>
    <w:rsid w:val="00996F9E"/>
    <w:rsid w:val="009975AE"/>
    <w:rsid w:val="009A4957"/>
    <w:rsid w:val="009A5653"/>
    <w:rsid w:val="009A5C56"/>
    <w:rsid w:val="009B3838"/>
    <w:rsid w:val="009C0673"/>
    <w:rsid w:val="009D0BBA"/>
    <w:rsid w:val="009D1311"/>
    <w:rsid w:val="009D2874"/>
    <w:rsid w:val="009E35D8"/>
    <w:rsid w:val="009E5764"/>
    <w:rsid w:val="009F1C0D"/>
    <w:rsid w:val="009F4090"/>
    <w:rsid w:val="009F5568"/>
    <w:rsid w:val="00A02043"/>
    <w:rsid w:val="00A0534F"/>
    <w:rsid w:val="00A105A3"/>
    <w:rsid w:val="00A13B1C"/>
    <w:rsid w:val="00A1512E"/>
    <w:rsid w:val="00A20A45"/>
    <w:rsid w:val="00A21A8D"/>
    <w:rsid w:val="00A432C9"/>
    <w:rsid w:val="00A66FFA"/>
    <w:rsid w:val="00A717E8"/>
    <w:rsid w:val="00A737F7"/>
    <w:rsid w:val="00A749C9"/>
    <w:rsid w:val="00A756ED"/>
    <w:rsid w:val="00A80E2F"/>
    <w:rsid w:val="00A82BC9"/>
    <w:rsid w:val="00A849A2"/>
    <w:rsid w:val="00A915E9"/>
    <w:rsid w:val="00A921DD"/>
    <w:rsid w:val="00A94505"/>
    <w:rsid w:val="00AA0CB7"/>
    <w:rsid w:val="00AA5739"/>
    <w:rsid w:val="00AC281C"/>
    <w:rsid w:val="00AD6E3F"/>
    <w:rsid w:val="00AD758C"/>
    <w:rsid w:val="00AF503C"/>
    <w:rsid w:val="00AF7356"/>
    <w:rsid w:val="00B0653A"/>
    <w:rsid w:val="00B13275"/>
    <w:rsid w:val="00B239F1"/>
    <w:rsid w:val="00B2501A"/>
    <w:rsid w:val="00B26290"/>
    <w:rsid w:val="00B26AFC"/>
    <w:rsid w:val="00B35E5F"/>
    <w:rsid w:val="00B41D12"/>
    <w:rsid w:val="00B41D78"/>
    <w:rsid w:val="00B57197"/>
    <w:rsid w:val="00B578EC"/>
    <w:rsid w:val="00B917BA"/>
    <w:rsid w:val="00B94DB8"/>
    <w:rsid w:val="00B95C1A"/>
    <w:rsid w:val="00B97924"/>
    <w:rsid w:val="00B97F2F"/>
    <w:rsid w:val="00BA02F8"/>
    <w:rsid w:val="00BB4C78"/>
    <w:rsid w:val="00BC1331"/>
    <w:rsid w:val="00BC5895"/>
    <w:rsid w:val="00BC775B"/>
    <w:rsid w:val="00BC7D91"/>
    <w:rsid w:val="00BD0D67"/>
    <w:rsid w:val="00BD149F"/>
    <w:rsid w:val="00BE2745"/>
    <w:rsid w:val="00BE2FC4"/>
    <w:rsid w:val="00BF25C3"/>
    <w:rsid w:val="00BF3FAB"/>
    <w:rsid w:val="00BF42DD"/>
    <w:rsid w:val="00BF4B1D"/>
    <w:rsid w:val="00BF56B9"/>
    <w:rsid w:val="00BF6F55"/>
    <w:rsid w:val="00BF7C21"/>
    <w:rsid w:val="00C02C09"/>
    <w:rsid w:val="00C05743"/>
    <w:rsid w:val="00C1133F"/>
    <w:rsid w:val="00C1349D"/>
    <w:rsid w:val="00C25B37"/>
    <w:rsid w:val="00C30EF0"/>
    <w:rsid w:val="00C44A13"/>
    <w:rsid w:val="00C45964"/>
    <w:rsid w:val="00C46CB7"/>
    <w:rsid w:val="00C579DD"/>
    <w:rsid w:val="00C76E82"/>
    <w:rsid w:val="00C8432B"/>
    <w:rsid w:val="00CA2063"/>
    <w:rsid w:val="00CB134B"/>
    <w:rsid w:val="00CB262D"/>
    <w:rsid w:val="00CC4094"/>
    <w:rsid w:val="00CC4E99"/>
    <w:rsid w:val="00CD67DA"/>
    <w:rsid w:val="00CE2CE1"/>
    <w:rsid w:val="00CE7BE6"/>
    <w:rsid w:val="00CF0A27"/>
    <w:rsid w:val="00CF0F55"/>
    <w:rsid w:val="00CF4718"/>
    <w:rsid w:val="00D1572C"/>
    <w:rsid w:val="00D2111A"/>
    <w:rsid w:val="00D2692F"/>
    <w:rsid w:val="00D33DFB"/>
    <w:rsid w:val="00D5393F"/>
    <w:rsid w:val="00D60DA4"/>
    <w:rsid w:val="00D6327F"/>
    <w:rsid w:val="00D64D00"/>
    <w:rsid w:val="00D736DD"/>
    <w:rsid w:val="00D8228E"/>
    <w:rsid w:val="00D85BA0"/>
    <w:rsid w:val="00D86377"/>
    <w:rsid w:val="00D9363E"/>
    <w:rsid w:val="00DA2203"/>
    <w:rsid w:val="00DB0A95"/>
    <w:rsid w:val="00DB105C"/>
    <w:rsid w:val="00DB51DC"/>
    <w:rsid w:val="00DB7152"/>
    <w:rsid w:val="00DC0835"/>
    <w:rsid w:val="00DC22C4"/>
    <w:rsid w:val="00DC2841"/>
    <w:rsid w:val="00DC6570"/>
    <w:rsid w:val="00DD25F0"/>
    <w:rsid w:val="00DE6538"/>
    <w:rsid w:val="00DE6633"/>
    <w:rsid w:val="00DE73CE"/>
    <w:rsid w:val="00DF34FD"/>
    <w:rsid w:val="00DF3867"/>
    <w:rsid w:val="00DF3CD9"/>
    <w:rsid w:val="00DF4AC6"/>
    <w:rsid w:val="00DF70A6"/>
    <w:rsid w:val="00E0038B"/>
    <w:rsid w:val="00E0209A"/>
    <w:rsid w:val="00E0218B"/>
    <w:rsid w:val="00E10D74"/>
    <w:rsid w:val="00E12404"/>
    <w:rsid w:val="00E168D3"/>
    <w:rsid w:val="00E26EEA"/>
    <w:rsid w:val="00E35A11"/>
    <w:rsid w:val="00E36F25"/>
    <w:rsid w:val="00E426AA"/>
    <w:rsid w:val="00E43E46"/>
    <w:rsid w:val="00E5380D"/>
    <w:rsid w:val="00E61629"/>
    <w:rsid w:val="00E64A2C"/>
    <w:rsid w:val="00E76F9B"/>
    <w:rsid w:val="00E80E3F"/>
    <w:rsid w:val="00E878A4"/>
    <w:rsid w:val="00E93EA7"/>
    <w:rsid w:val="00E96EAC"/>
    <w:rsid w:val="00EA39CB"/>
    <w:rsid w:val="00EA7A26"/>
    <w:rsid w:val="00EC3F25"/>
    <w:rsid w:val="00EC5A49"/>
    <w:rsid w:val="00EF1A06"/>
    <w:rsid w:val="00EF439F"/>
    <w:rsid w:val="00EF4ABE"/>
    <w:rsid w:val="00EF4F96"/>
    <w:rsid w:val="00F058B9"/>
    <w:rsid w:val="00F06167"/>
    <w:rsid w:val="00F07327"/>
    <w:rsid w:val="00F1592A"/>
    <w:rsid w:val="00F23BB0"/>
    <w:rsid w:val="00F30281"/>
    <w:rsid w:val="00F30C80"/>
    <w:rsid w:val="00F3193D"/>
    <w:rsid w:val="00F326C0"/>
    <w:rsid w:val="00F33C90"/>
    <w:rsid w:val="00F343FF"/>
    <w:rsid w:val="00F60B86"/>
    <w:rsid w:val="00F64DF0"/>
    <w:rsid w:val="00F86151"/>
    <w:rsid w:val="00F87776"/>
    <w:rsid w:val="00F93B55"/>
    <w:rsid w:val="00F96F15"/>
    <w:rsid w:val="00FA0E6A"/>
    <w:rsid w:val="00FB6141"/>
    <w:rsid w:val="00FC3AC2"/>
    <w:rsid w:val="00FC5E5A"/>
    <w:rsid w:val="00FE161B"/>
    <w:rsid w:val="00FE1BBF"/>
    <w:rsid w:val="00FE4946"/>
    <w:rsid w:val="00FF1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BAC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E66CB"/>
    <w:pPr>
      <w:keepNext/>
      <w:jc w:val="both"/>
      <w:outlineLvl w:val="2"/>
    </w:pPr>
    <w:rPr>
      <w:rFonts w:ascii="Courier New" w:hAnsi="Courier New" w:cs="Courier New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E66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8E66CB"/>
    <w:rPr>
      <w:rFonts w:ascii="Courier New" w:hAnsi="Courier New" w:cs="Courier New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E66CB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D9363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9363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358D2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rsid w:val="0030239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0239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0239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0239A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25B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5B3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AF503C"/>
    <w:pPr>
      <w:ind w:left="720"/>
    </w:pPr>
  </w:style>
  <w:style w:type="paragraph" w:styleId="NoSpacing">
    <w:name w:val="No Spacing"/>
    <w:link w:val="NoSpacingChar"/>
    <w:uiPriority w:val="99"/>
    <w:qFormat/>
    <w:rsid w:val="004D19BA"/>
    <w:rPr>
      <w:rFonts w:eastAsia="Times New Roman" w:cs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D19BA"/>
    <w:rPr>
      <w:rFonts w:eastAsia="Times New Roman"/>
      <w:sz w:val="22"/>
      <w:szCs w:val="22"/>
      <w:lang w:val="ru-RU" w:eastAsia="ru-RU"/>
    </w:rPr>
  </w:style>
  <w:style w:type="table" w:styleId="TableGrid">
    <w:name w:val="Table Grid"/>
    <w:basedOn w:val="TableNormal"/>
    <w:uiPriority w:val="99"/>
    <w:rsid w:val="0071306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CF47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1</Pages>
  <Words>382</Words>
  <Characters>2183</Characters>
  <Application>Microsoft Office Outlook</Application>
  <DocSecurity>0</DocSecurity>
  <Lines>0</Lines>
  <Paragraphs>0</Paragraphs>
  <ScaleCrop>false</ScaleCrop>
  <Company>Администрация Геленджик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Александра Юрьевна</dc:creator>
  <cp:keywords/>
  <dc:description/>
  <cp:lastModifiedBy>Лосева Е.Ю.</cp:lastModifiedBy>
  <cp:revision>7</cp:revision>
  <cp:lastPrinted>2022-05-19T08:42:00Z</cp:lastPrinted>
  <dcterms:created xsi:type="dcterms:W3CDTF">2022-05-19T08:33:00Z</dcterms:created>
  <dcterms:modified xsi:type="dcterms:W3CDTF">2022-05-19T14:26:00Z</dcterms:modified>
</cp:coreProperties>
</file>